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</w:rPr>
      </w:pPr>
      <w:r w:rsidRPr="005151A8">
        <w:rPr>
          <w:rFonts w:ascii="Times New Roman" w:hAnsi="Times New Roman"/>
          <w:sz w:val="28"/>
          <w:szCs w:val="28"/>
        </w:rPr>
        <w:t>Администрация</w:t>
      </w:r>
    </w:p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</w:rPr>
      </w:pPr>
      <w:r w:rsidRPr="005151A8">
        <w:rPr>
          <w:rFonts w:ascii="Times New Roman" w:hAnsi="Times New Roman"/>
          <w:sz w:val="28"/>
          <w:szCs w:val="28"/>
        </w:rPr>
        <w:t>Верхнебуреинского муниципального района</w:t>
      </w:r>
    </w:p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</w:rPr>
      </w:pPr>
      <w:r w:rsidRPr="005151A8">
        <w:rPr>
          <w:rFonts w:ascii="Times New Roman" w:hAnsi="Times New Roman"/>
          <w:sz w:val="28"/>
          <w:szCs w:val="28"/>
        </w:rPr>
        <w:t>ПОСТАНОВЛЕНИЕ</w:t>
      </w:r>
    </w:p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13416" w:rsidRPr="005151A8" w:rsidRDefault="00513416" w:rsidP="00EB1069">
      <w:pPr>
        <w:pStyle w:val="ConsPlusNormal"/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</w:p>
    <w:p w:rsidR="00513416" w:rsidRPr="005151A8" w:rsidRDefault="00513416" w:rsidP="00EB1069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17.12.2019    № 750</w:t>
      </w:r>
    </w:p>
    <w:p w:rsidR="00513416" w:rsidRPr="005151A8" w:rsidRDefault="00513416" w:rsidP="00EB1069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  <w:r w:rsidRPr="005151A8">
        <w:rPr>
          <w:rFonts w:ascii="Times New Roman" w:hAnsi="Times New Roman"/>
          <w:sz w:val="28"/>
          <w:szCs w:val="28"/>
        </w:rPr>
        <w:t>п. Чегдомын</w:t>
      </w:r>
    </w:p>
    <w:p w:rsidR="00513416" w:rsidRDefault="00513416" w:rsidP="004D689E">
      <w:pPr>
        <w:spacing w:line="240" w:lineRule="exact"/>
        <w:jc w:val="both"/>
        <w:rPr>
          <w:bCs/>
          <w:sz w:val="28"/>
          <w:szCs w:val="28"/>
        </w:rPr>
      </w:pPr>
    </w:p>
    <w:p w:rsidR="00513416" w:rsidRDefault="00513416" w:rsidP="003446BD">
      <w:pPr>
        <w:spacing w:line="240" w:lineRule="exact"/>
        <w:jc w:val="both"/>
        <w:rPr>
          <w:rStyle w:val="Emphasis"/>
          <w:i w:val="0"/>
          <w:sz w:val="28"/>
          <w:szCs w:val="28"/>
        </w:rPr>
      </w:pPr>
    </w:p>
    <w:p w:rsidR="00513416" w:rsidRPr="00C00FC0" w:rsidRDefault="00513416" w:rsidP="003446BD">
      <w:pPr>
        <w:spacing w:line="240" w:lineRule="exact"/>
        <w:jc w:val="both"/>
        <w:rPr>
          <w:rStyle w:val="Emphasis"/>
          <w:i w:val="0"/>
          <w:sz w:val="28"/>
          <w:szCs w:val="28"/>
        </w:rPr>
      </w:pPr>
      <w:r w:rsidRPr="00C00FC0">
        <w:rPr>
          <w:rStyle w:val="Emphasis"/>
          <w:i w:val="0"/>
          <w:sz w:val="28"/>
          <w:szCs w:val="28"/>
        </w:rPr>
        <w:t>Об утверждении форм заявки о согласовании создания места (площадки) накопления твердых коммунальных отходов</w:t>
      </w:r>
      <w:r>
        <w:rPr>
          <w:rStyle w:val="Emphasis"/>
          <w:i w:val="0"/>
          <w:sz w:val="28"/>
          <w:szCs w:val="28"/>
        </w:rPr>
        <w:t xml:space="preserve"> на межселенной территории Верхнебуреинского муниципального района</w:t>
      </w:r>
    </w:p>
    <w:p w:rsidR="00513416" w:rsidRDefault="00513416" w:rsidP="003446BD">
      <w:pPr>
        <w:spacing w:line="240" w:lineRule="exact"/>
        <w:ind w:firstLine="708"/>
        <w:rPr>
          <w:color w:val="000000"/>
          <w:sz w:val="28"/>
          <w:szCs w:val="28"/>
          <w:lang w:eastAsia="en-US"/>
        </w:rPr>
      </w:pPr>
    </w:p>
    <w:p w:rsidR="00513416" w:rsidRDefault="00513416" w:rsidP="003446BD">
      <w:pPr>
        <w:spacing w:line="240" w:lineRule="exact"/>
        <w:ind w:firstLine="708"/>
        <w:rPr>
          <w:color w:val="000000"/>
          <w:sz w:val="28"/>
          <w:szCs w:val="28"/>
          <w:lang w:eastAsia="en-US"/>
        </w:rPr>
      </w:pPr>
    </w:p>
    <w:p w:rsidR="00513416" w:rsidRPr="00915695" w:rsidRDefault="00513416" w:rsidP="00633536">
      <w:pPr>
        <w:ind w:firstLine="708"/>
        <w:jc w:val="both"/>
        <w:rPr>
          <w:sz w:val="28"/>
          <w:szCs w:val="28"/>
        </w:rPr>
      </w:pPr>
      <w:r w:rsidRPr="00853830">
        <w:rPr>
          <w:color w:val="000000"/>
          <w:sz w:val="28"/>
          <w:szCs w:val="28"/>
          <w:lang w:eastAsia="en-US"/>
        </w:rPr>
        <w:t>В соответствии с Федеральными законами Российской Федерации от</w:t>
      </w:r>
      <w:r>
        <w:rPr>
          <w:color w:val="000000"/>
          <w:sz w:val="28"/>
          <w:szCs w:val="28"/>
          <w:lang w:eastAsia="en-US"/>
        </w:rPr>
        <w:t xml:space="preserve"> </w:t>
      </w:r>
      <w:r w:rsidRPr="00853830">
        <w:rPr>
          <w:iCs/>
          <w:color w:val="000000"/>
          <w:sz w:val="28"/>
          <w:szCs w:val="28"/>
          <w:lang w:eastAsia="en-US"/>
        </w:rPr>
        <w:t>06</w:t>
      </w:r>
      <w:r>
        <w:rPr>
          <w:iCs/>
          <w:color w:val="000000"/>
          <w:sz w:val="28"/>
          <w:szCs w:val="28"/>
          <w:lang w:eastAsia="en-US"/>
        </w:rPr>
        <w:t xml:space="preserve">.10.2003 № </w:t>
      </w:r>
      <w:r w:rsidRPr="00853830">
        <w:rPr>
          <w:color w:val="000000"/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  <w:lang w:eastAsia="en-US"/>
        </w:rPr>
        <w:t xml:space="preserve">», </w:t>
      </w:r>
      <w:r>
        <w:rPr>
          <w:sz w:val="28"/>
          <w:szCs w:val="28"/>
        </w:rPr>
        <w:t>от 24.06.1998</w:t>
      </w:r>
      <w:r w:rsidRPr="00F243C8">
        <w:rPr>
          <w:sz w:val="28"/>
          <w:szCs w:val="28"/>
        </w:rPr>
        <w:t xml:space="preserve"> </w:t>
      </w:r>
      <w:r>
        <w:rPr>
          <w:sz w:val="28"/>
          <w:szCs w:val="28"/>
        </w:rPr>
        <w:t>№ 89</w:t>
      </w:r>
      <w:r w:rsidRPr="00F243C8">
        <w:rPr>
          <w:sz w:val="28"/>
          <w:szCs w:val="28"/>
        </w:rPr>
        <w:t xml:space="preserve">-ФЗ «Об </w:t>
      </w:r>
      <w:r>
        <w:rPr>
          <w:sz w:val="28"/>
          <w:szCs w:val="28"/>
        </w:rPr>
        <w:t>отходах производства и потребления</w:t>
      </w:r>
      <w:r w:rsidRPr="00F243C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F280B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администрация Верхнебуреинского муниципального района Хабаровского края</w:t>
      </w:r>
    </w:p>
    <w:p w:rsidR="00513416" w:rsidRPr="00F243C8" w:rsidRDefault="00513416" w:rsidP="00853830">
      <w:pPr>
        <w:jc w:val="both"/>
        <w:rPr>
          <w:sz w:val="28"/>
          <w:szCs w:val="28"/>
        </w:rPr>
      </w:pPr>
      <w:r w:rsidRPr="00F243C8">
        <w:rPr>
          <w:sz w:val="28"/>
          <w:szCs w:val="28"/>
        </w:rPr>
        <w:t>ПОСТАНОВЛЯЕТ:</w:t>
      </w:r>
    </w:p>
    <w:p w:rsidR="00513416" w:rsidRDefault="00513416" w:rsidP="000D1C1E">
      <w:pPr>
        <w:pStyle w:val="formattext"/>
        <w:shd w:val="clear" w:color="auto" w:fill="FFFFFF"/>
        <w:tabs>
          <w:tab w:val="left" w:pos="1080"/>
          <w:tab w:val="left" w:pos="1320"/>
          <w:tab w:val="left" w:pos="2040"/>
          <w:tab w:val="left" w:pos="2400"/>
        </w:tabs>
        <w:spacing w:before="0" w:beforeAutospacing="0" w:after="0" w:afterAutospacing="0" w:line="360" w:lineRule="atLeast"/>
        <w:ind w:firstLine="720"/>
        <w:jc w:val="both"/>
        <w:textAlignment w:val="baseline"/>
        <w:rPr>
          <w:rStyle w:val="Emphasis"/>
          <w:i w:val="0"/>
          <w:sz w:val="28"/>
          <w:szCs w:val="28"/>
        </w:rPr>
      </w:pPr>
      <w:r>
        <w:rPr>
          <w:rStyle w:val="Emphasis"/>
          <w:i w:val="0"/>
          <w:sz w:val="28"/>
          <w:szCs w:val="28"/>
        </w:rPr>
        <w:t>1.</w:t>
      </w:r>
      <w:r>
        <w:rPr>
          <w:rStyle w:val="Emphasis"/>
          <w:i w:val="0"/>
          <w:sz w:val="28"/>
          <w:szCs w:val="28"/>
        </w:rPr>
        <w:tab/>
        <w:t>Утвердить</w:t>
      </w:r>
      <w:r>
        <w:rPr>
          <w:rStyle w:val="Emphasis"/>
          <w:i w:val="0"/>
          <w:sz w:val="28"/>
          <w:szCs w:val="28"/>
        </w:rPr>
        <w:tab/>
      </w:r>
      <w:r w:rsidRPr="00860A07">
        <w:rPr>
          <w:rStyle w:val="Emphasis"/>
          <w:i w:val="0"/>
          <w:sz w:val="28"/>
          <w:szCs w:val="28"/>
        </w:rPr>
        <w:t>прилагаемые:</w:t>
      </w:r>
      <w:r w:rsidRPr="00860A07">
        <w:rPr>
          <w:rStyle w:val="Emphasis"/>
          <w:i w:val="0"/>
          <w:sz w:val="28"/>
          <w:szCs w:val="28"/>
        </w:rPr>
        <w:br/>
      </w:r>
      <w:r>
        <w:rPr>
          <w:rStyle w:val="Emphasis"/>
          <w:i w:val="0"/>
          <w:sz w:val="28"/>
          <w:szCs w:val="28"/>
        </w:rPr>
        <w:t xml:space="preserve">          1.1. Ф</w:t>
      </w:r>
      <w:r w:rsidRPr="00860A07">
        <w:rPr>
          <w:rStyle w:val="Emphasis"/>
          <w:i w:val="0"/>
          <w:sz w:val="28"/>
          <w:szCs w:val="28"/>
        </w:rPr>
        <w:t xml:space="preserve">орму заявки о согласовании создания места (площадки) накопления твердых коммунальных отходов на </w:t>
      </w:r>
      <w:r>
        <w:rPr>
          <w:rStyle w:val="Emphasis"/>
          <w:i w:val="0"/>
          <w:sz w:val="28"/>
          <w:szCs w:val="28"/>
        </w:rPr>
        <w:t>межселенной территории</w:t>
      </w:r>
      <w:r w:rsidRPr="00860A07">
        <w:rPr>
          <w:rStyle w:val="Emphasis"/>
          <w:i w:val="0"/>
          <w:sz w:val="28"/>
          <w:szCs w:val="28"/>
        </w:rPr>
        <w:t xml:space="preserve"> </w:t>
      </w:r>
      <w:r>
        <w:rPr>
          <w:rStyle w:val="Emphasis"/>
          <w:i w:val="0"/>
          <w:sz w:val="28"/>
          <w:szCs w:val="28"/>
        </w:rPr>
        <w:t>Верхнебуреинского муниципального района Хабаровского края в соответствии</w:t>
      </w:r>
      <w:r>
        <w:rPr>
          <w:rStyle w:val="Emphasis"/>
          <w:i w:val="0"/>
          <w:sz w:val="28"/>
          <w:szCs w:val="28"/>
        </w:rPr>
        <w:tab/>
        <w:t>с</w:t>
      </w:r>
      <w:r>
        <w:rPr>
          <w:rStyle w:val="Emphasis"/>
          <w:i w:val="0"/>
          <w:sz w:val="28"/>
          <w:szCs w:val="28"/>
        </w:rPr>
        <w:tab/>
        <w:t>Приложением</w:t>
      </w:r>
      <w:r>
        <w:rPr>
          <w:rStyle w:val="Emphasis"/>
          <w:i w:val="0"/>
          <w:sz w:val="28"/>
          <w:szCs w:val="28"/>
        </w:rPr>
        <w:tab/>
        <w:t>1</w:t>
      </w:r>
      <w:r w:rsidRPr="00860A07">
        <w:rPr>
          <w:rStyle w:val="Emphasis"/>
          <w:i w:val="0"/>
          <w:sz w:val="28"/>
          <w:szCs w:val="28"/>
        </w:rPr>
        <w:t>;</w:t>
      </w:r>
      <w:r>
        <w:rPr>
          <w:rStyle w:val="Emphasis"/>
          <w:i w:val="0"/>
          <w:sz w:val="28"/>
          <w:szCs w:val="28"/>
        </w:rPr>
        <w:br/>
        <w:t xml:space="preserve">          1.2.</w:t>
      </w:r>
      <w:r>
        <w:rPr>
          <w:rStyle w:val="Emphasis"/>
          <w:i w:val="0"/>
          <w:sz w:val="28"/>
          <w:szCs w:val="28"/>
        </w:rPr>
        <w:tab/>
        <w:t>Форму реестра мест (площадок) накопления твердых коммунальных отходов на межселенной территории Верхнебуреинского муниципального района Хабаровского края в соответствии с Приложением 2.</w:t>
      </w:r>
    </w:p>
    <w:p w:rsidR="00513416" w:rsidRPr="002C4D2E" w:rsidRDefault="00513416" w:rsidP="000D1C1E">
      <w:pPr>
        <w:pStyle w:val="formattext"/>
        <w:shd w:val="clear" w:color="auto" w:fill="FFFFFF"/>
        <w:spacing w:before="0" w:beforeAutospacing="0" w:after="0" w:afterAutospacing="0" w:line="360" w:lineRule="atLeast"/>
        <w:ind w:firstLine="720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5613B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Вестнике нормативных правовых актов администрации района и на официальном сайте администрации Верхнебуреинского муниципального района.</w:t>
      </w:r>
    </w:p>
    <w:p w:rsidR="00513416" w:rsidRPr="000112CA" w:rsidRDefault="00513416" w:rsidP="000D1C1E">
      <w:pPr>
        <w:tabs>
          <w:tab w:val="left" w:pos="70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112CA">
        <w:rPr>
          <w:bCs/>
          <w:sz w:val="28"/>
          <w:szCs w:val="28"/>
        </w:rPr>
        <w:t>. Контроль за выполнением постановления оставляю за собой</w:t>
      </w:r>
      <w:r>
        <w:rPr>
          <w:bCs/>
          <w:sz w:val="28"/>
          <w:szCs w:val="28"/>
        </w:rPr>
        <w:t>.</w:t>
      </w:r>
    </w:p>
    <w:p w:rsidR="00513416" w:rsidRDefault="00513416" w:rsidP="000D1C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112CA">
        <w:rPr>
          <w:sz w:val="28"/>
          <w:szCs w:val="28"/>
        </w:rPr>
        <w:t xml:space="preserve">. Настоящее постановление вступает в силу после </w:t>
      </w:r>
      <w:r>
        <w:rPr>
          <w:sz w:val="28"/>
          <w:szCs w:val="28"/>
        </w:rPr>
        <w:t>его официального опубликования.</w:t>
      </w:r>
    </w:p>
    <w:p w:rsidR="00513416" w:rsidRDefault="00513416" w:rsidP="000D1C1E">
      <w:pPr>
        <w:ind w:firstLine="720"/>
        <w:rPr>
          <w:sz w:val="28"/>
          <w:szCs w:val="28"/>
        </w:rPr>
      </w:pPr>
    </w:p>
    <w:p w:rsidR="00513416" w:rsidRDefault="00513416" w:rsidP="000D1C1E">
      <w:pPr>
        <w:rPr>
          <w:sz w:val="28"/>
          <w:szCs w:val="28"/>
        </w:rPr>
      </w:pPr>
    </w:p>
    <w:p w:rsidR="00513416" w:rsidRDefault="00513416" w:rsidP="000D1C1E">
      <w:pPr>
        <w:rPr>
          <w:sz w:val="28"/>
          <w:szCs w:val="28"/>
        </w:rPr>
      </w:pPr>
    </w:p>
    <w:p w:rsidR="00513416" w:rsidRDefault="00513416" w:rsidP="002C4D2E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И.о. главы                                                  </w:t>
      </w:r>
    </w:p>
    <w:p w:rsidR="00513416" w:rsidRDefault="00513416" w:rsidP="002C4D2E">
      <w:pPr>
        <w:spacing w:line="240" w:lineRule="exact"/>
        <w:rPr>
          <w:sz w:val="28"/>
          <w:szCs w:val="28"/>
        </w:rPr>
        <w:sectPr w:rsidR="00513416" w:rsidSect="000D1C1E">
          <w:headerReference w:type="default" r:id="rId7"/>
          <w:pgSz w:w="11906" w:h="16838" w:code="9"/>
          <w:pgMar w:top="1134" w:right="567" w:bottom="1134" w:left="209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администрации района                                                              А.Ю. Крупевский </w:t>
      </w:r>
    </w:p>
    <w:p w:rsidR="00513416" w:rsidRPr="000112CA" w:rsidRDefault="00513416" w:rsidP="00EB1069">
      <w:pPr>
        <w:shd w:val="clear" w:color="auto" w:fill="FFFFFF"/>
        <w:spacing w:before="161" w:after="161"/>
        <w:ind w:left="383"/>
        <w:jc w:val="both"/>
        <w:outlineLvl w:val="0"/>
        <w:rPr>
          <w:lang w:eastAsia="en-US"/>
        </w:rPr>
      </w:pPr>
    </w:p>
    <w:sectPr w:rsidR="00513416" w:rsidRPr="000112CA" w:rsidSect="000112CA">
      <w:pgSz w:w="11906" w:h="16838" w:code="9"/>
      <w:pgMar w:top="1985" w:right="198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16" w:rsidRDefault="00513416" w:rsidP="00242A6E">
      <w:r>
        <w:separator/>
      </w:r>
    </w:p>
  </w:endnote>
  <w:endnote w:type="continuationSeparator" w:id="0">
    <w:p w:rsidR="00513416" w:rsidRDefault="00513416" w:rsidP="0024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16" w:rsidRDefault="00513416" w:rsidP="00242A6E">
      <w:r>
        <w:separator/>
      </w:r>
    </w:p>
  </w:footnote>
  <w:footnote w:type="continuationSeparator" w:id="0">
    <w:p w:rsidR="00513416" w:rsidRDefault="00513416" w:rsidP="00242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416" w:rsidRDefault="00513416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13416" w:rsidRDefault="005134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25E6D"/>
    <w:multiLevelType w:val="hybridMultilevel"/>
    <w:tmpl w:val="6F962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EA3"/>
    <w:rsid w:val="000112CA"/>
    <w:rsid w:val="00025637"/>
    <w:rsid w:val="000617EE"/>
    <w:rsid w:val="0006589A"/>
    <w:rsid w:val="00067D68"/>
    <w:rsid w:val="0009326F"/>
    <w:rsid w:val="00097DDC"/>
    <w:rsid w:val="000A0E91"/>
    <w:rsid w:val="000A13A2"/>
    <w:rsid w:val="000B16AF"/>
    <w:rsid w:val="000B3F44"/>
    <w:rsid w:val="000B4109"/>
    <w:rsid w:val="000B56F9"/>
    <w:rsid w:val="000C0264"/>
    <w:rsid w:val="000C2013"/>
    <w:rsid w:val="000D1C1E"/>
    <w:rsid w:val="000F0172"/>
    <w:rsid w:val="0010331B"/>
    <w:rsid w:val="00110C9F"/>
    <w:rsid w:val="00111CC8"/>
    <w:rsid w:val="00114904"/>
    <w:rsid w:val="00130766"/>
    <w:rsid w:val="00131EE3"/>
    <w:rsid w:val="00134157"/>
    <w:rsid w:val="00142A86"/>
    <w:rsid w:val="001623E5"/>
    <w:rsid w:val="00162FCE"/>
    <w:rsid w:val="001652A6"/>
    <w:rsid w:val="00170AC8"/>
    <w:rsid w:val="00176766"/>
    <w:rsid w:val="001811B2"/>
    <w:rsid w:val="001A6946"/>
    <w:rsid w:val="001A7F2F"/>
    <w:rsid w:val="001B14C2"/>
    <w:rsid w:val="001B22E7"/>
    <w:rsid w:val="001C12A4"/>
    <w:rsid w:val="001D4C59"/>
    <w:rsid w:val="001E37B7"/>
    <w:rsid w:val="001E7E0E"/>
    <w:rsid w:val="001F0606"/>
    <w:rsid w:val="00221CBF"/>
    <w:rsid w:val="00227E3F"/>
    <w:rsid w:val="00242A6E"/>
    <w:rsid w:val="002455D8"/>
    <w:rsid w:val="00260AEC"/>
    <w:rsid w:val="002676DA"/>
    <w:rsid w:val="0028691D"/>
    <w:rsid w:val="002971B9"/>
    <w:rsid w:val="002971C8"/>
    <w:rsid w:val="002A0279"/>
    <w:rsid w:val="002A4E86"/>
    <w:rsid w:val="002B631F"/>
    <w:rsid w:val="002C01D2"/>
    <w:rsid w:val="002C0E3B"/>
    <w:rsid w:val="002C4D2E"/>
    <w:rsid w:val="002D04C7"/>
    <w:rsid w:val="002D31A9"/>
    <w:rsid w:val="002D58A5"/>
    <w:rsid w:val="002E33C2"/>
    <w:rsid w:val="002F1636"/>
    <w:rsid w:val="002F3343"/>
    <w:rsid w:val="002F5ACC"/>
    <w:rsid w:val="0030016D"/>
    <w:rsid w:val="00312077"/>
    <w:rsid w:val="00315D00"/>
    <w:rsid w:val="003254BF"/>
    <w:rsid w:val="00331075"/>
    <w:rsid w:val="00334E5B"/>
    <w:rsid w:val="00340582"/>
    <w:rsid w:val="003446BD"/>
    <w:rsid w:val="00357F1C"/>
    <w:rsid w:val="00383CE2"/>
    <w:rsid w:val="003862B5"/>
    <w:rsid w:val="003877DC"/>
    <w:rsid w:val="00394F15"/>
    <w:rsid w:val="00395CF8"/>
    <w:rsid w:val="003970A9"/>
    <w:rsid w:val="003A0965"/>
    <w:rsid w:val="003A5E2A"/>
    <w:rsid w:val="003B32D7"/>
    <w:rsid w:val="003D1C4F"/>
    <w:rsid w:val="003F292E"/>
    <w:rsid w:val="003F527A"/>
    <w:rsid w:val="004001CF"/>
    <w:rsid w:val="004270F6"/>
    <w:rsid w:val="0043197C"/>
    <w:rsid w:val="004359F2"/>
    <w:rsid w:val="004374BB"/>
    <w:rsid w:val="00446B5D"/>
    <w:rsid w:val="0045198F"/>
    <w:rsid w:val="00494B48"/>
    <w:rsid w:val="004B13F5"/>
    <w:rsid w:val="004B53BF"/>
    <w:rsid w:val="004C1953"/>
    <w:rsid w:val="004C58B8"/>
    <w:rsid w:val="004D689E"/>
    <w:rsid w:val="00501538"/>
    <w:rsid w:val="00513416"/>
    <w:rsid w:val="005151A8"/>
    <w:rsid w:val="00520188"/>
    <w:rsid w:val="005247C8"/>
    <w:rsid w:val="00544ABC"/>
    <w:rsid w:val="00544CF4"/>
    <w:rsid w:val="005535D4"/>
    <w:rsid w:val="005613B4"/>
    <w:rsid w:val="00577B8A"/>
    <w:rsid w:val="00596091"/>
    <w:rsid w:val="005A0C4B"/>
    <w:rsid w:val="005B4BD2"/>
    <w:rsid w:val="005C4FA7"/>
    <w:rsid w:val="005C5FD5"/>
    <w:rsid w:val="005C6BF4"/>
    <w:rsid w:val="005D3C25"/>
    <w:rsid w:val="005E66F1"/>
    <w:rsid w:val="00626E7C"/>
    <w:rsid w:val="00630481"/>
    <w:rsid w:val="00633536"/>
    <w:rsid w:val="006349BA"/>
    <w:rsid w:val="00662E47"/>
    <w:rsid w:val="0067127C"/>
    <w:rsid w:val="00683FA9"/>
    <w:rsid w:val="006C7C35"/>
    <w:rsid w:val="006D771C"/>
    <w:rsid w:val="006E3046"/>
    <w:rsid w:val="006E555D"/>
    <w:rsid w:val="006F280B"/>
    <w:rsid w:val="006F6009"/>
    <w:rsid w:val="00706E6B"/>
    <w:rsid w:val="0071079C"/>
    <w:rsid w:val="00711A41"/>
    <w:rsid w:val="007246FE"/>
    <w:rsid w:val="007335C6"/>
    <w:rsid w:val="00740E87"/>
    <w:rsid w:val="007473F9"/>
    <w:rsid w:val="00747A13"/>
    <w:rsid w:val="0076122F"/>
    <w:rsid w:val="00787AE9"/>
    <w:rsid w:val="00795468"/>
    <w:rsid w:val="00797E02"/>
    <w:rsid w:val="007A21B5"/>
    <w:rsid w:val="007A4DA3"/>
    <w:rsid w:val="007B3892"/>
    <w:rsid w:val="007E0717"/>
    <w:rsid w:val="007E3B75"/>
    <w:rsid w:val="007F3111"/>
    <w:rsid w:val="007F40BE"/>
    <w:rsid w:val="00802A1F"/>
    <w:rsid w:val="00811478"/>
    <w:rsid w:val="008260DB"/>
    <w:rsid w:val="00831AED"/>
    <w:rsid w:val="0083328B"/>
    <w:rsid w:val="00840DC1"/>
    <w:rsid w:val="00853830"/>
    <w:rsid w:val="00860A07"/>
    <w:rsid w:val="008708E7"/>
    <w:rsid w:val="00870E98"/>
    <w:rsid w:val="008817E0"/>
    <w:rsid w:val="00882F14"/>
    <w:rsid w:val="008A06DF"/>
    <w:rsid w:val="008B1D5D"/>
    <w:rsid w:val="008B24C7"/>
    <w:rsid w:val="008F089B"/>
    <w:rsid w:val="00914E8E"/>
    <w:rsid w:val="00915695"/>
    <w:rsid w:val="00924421"/>
    <w:rsid w:val="00934A2E"/>
    <w:rsid w:val="00935105"/>
    <w:rsid w:val="00935AE2"/>
    <w:rsid w:val="009672CD"/>
    <w:rsid w:val="00971207"/>
    <w:rsid w:val="009749EC"/>
    <w:rsid w:val="00990C04"/>
    <w:rsid w:val="00990E28"/>
    <w:rsid w:val="009960B3"/>
    <w:rsid w:val="009B4802"/>
    <w:rsid w:val="009D03A0"/>
    <w:rsid w:val="009D053F"/>
    <w:rsid w:val="009D5DE5"/>
    <w:rsid w:val="009D7543"/>
    <w:rsid w:val="009E074D"/>
    <w:rsid w:val="00A02BEC"/>
    <w:rsid w:val="00A172E3"/>
    <w:rsid w:val="00A22031"/>
    <w:rsid w:val="00A2632C"/>
    <w:rsid w:val="00A32627"/>
    <w:rsid w:val="00A46EFE"/>
    <w:rsid w:val="00A57997"/>
    <w:rsid w:val="00A61156"/>
    <w:rsid w:val="00A74586"/>
    <w:rsid w:val="00A7616F"/>
    <w:rsid w:val="00A8146F"/>
    <w:rsid w:val="00A8618D"/>
    <w:rsid w:val="00A90D1C"/>
    <w:rsid w:val="00A97194"/>
    <w:rsid w:val="00AA291B"/>
    <w:rsid w:val="00AB436F"/>
    <w:rsid w:val="00AC7DDB"/>
    <w:rsid w:val="00AD5359"/>
    <w:rsid w:val="00AE338C"/>
    <w:rsid w:val="00AE3A23"/>
    <w:rsid w:val="00AE7990"/>
    <w:rsid w:val="00B31720"/>
    <w:rsid w:val="00B31D37"/>
    <w:rsid w:val="00B322F3"/>
    <w:rsid w:val="00B37BA7"/>
    <w:rsid w:val="00B54B0C"/>
    <w:rsid w:val="00B63648"/>
    <w:rsid w:val="00B74128"/>
    <w:rsid w:val="00B906FE"/>
    <w:rsid w:val="00B97438"/>
    <w:rsid w:val="00BD2E87"/>
    <w:rsid w:val="00BD7707"/>
    <w:rsid w:val="00BE5595"/>
    <w:rsid w:val="00C00FC0"/>
    <w:rsid w:val="00C04EA3"/>
    <w:rsid w:val="00C06A92"/>
    <w:rsid w:val="00C20758"/>
    <w:rsid w:val="00C30CF3"/>
    <w:rsid w:val="00C44A7B"/>
    <w:rsid w:val="00C5324C"/>
    <w:rsid w:val="00C75C25"/>
    <w:rsid w:val="00C83C05"/>
    <w:rsid w:val="00CB3B73"/>
    <w:rsid w:val="00CE3076"/>
    <w:rsid w:val="00CE6D15"/>
    <w:rsid w:val="00CF6E39"/>
    <w:rsid w:val="00D20F14"/>
    <w:rsid w:val="00D5063A"/>
    <w:rsid w:val="00D5316B"/>
    <w:rsid w:val="00D66EA2"/>
    <w:rsid w:val="00D77EE8"/>
    <w:rsid w:val="00DB2D58"/>
    <w:rsid w:val="00DB5219"/>
    <w:rsid w:val="00DC3EED"/>
    <w:rsid w:val="00DC4490"/>
    <w:rsid w:val="00DC6B2D"/>
    <w:rsid w:val="00DD2674"/>
    <w:rsid w:val="00DD402D"/>
    <w:rsid w:val="00DF6A55"/>
    <w:rsid w:val="00E03C2E"/>
    <w:rsid w:val="00E12641"/>
    <w:rsid w:val="00E205F6"/>
    <w:rsid w:val="00E36B15"/>
    <w:rsid w:val="00E41249"/>
    <w:rsid w:val="00E45BEB"/>
    <w:rsid w:val="00E5386C"/>
    <w:rsid w:val="00E5539A"/>
    <w:rsid w:val="00E6027B"/>
    <w:rsid w:val="00E74EF2"/>
    <w:rsid w:val="00E848EE"/>
    <w:rsid w:val="00E85E5E"/>
    <w:rsid w:val="00E85E61"/>
    <w:rsid w:val="00E909F5"/>
    <w:rsid w:val="00E95A28"/>
    <w:rsid w:val="00EB1069"/>
    <w:rsid w:val="00EB2251"/>
    <w:rsid w:val="00EB304D"/>
    <w:rsid w:val="00EF7AC8"/>
    <w:rsid w:val="00F07F52"/>
    <w:rsid w:val="00F13B81"/>
    <w:rsid w:val="00F2157D"/>
    <w:rsid w:val="00F22F74"/>
    <w:rsid w:val="00F243C8"/>
    <w:rsid w:val="00F25023"/>
    <w:rsid w:val="00F30104"/>
    <w:rsid w:val="00F34906"/>
    <w:rsid w:val="00F502B6"/>
    <w:rsid w:val="00F750E1"/>
    <w:rsid w:val="00F758E2"/>
    <w:rsid w:val="00F76253"/>
    <w:rsid w:val="00F935A0"/>
    <w:rsid w:val="00F97C11"/>
    <w:rsid w:val="00FA1558"/>
    <w:rsid w:val="00FA6813"/>
    <w:rsid w:val="00FB1374"/>
    <w:rsid w:val="00FB4B11"/>
    <w:rsid w:val="00FB7CD4"/>
    <w:rsid w:val="00FD0FAE"/>
    <w:rsid w:val="00FD34DD"/>
    <w:rsid w:val="00FD7AE6"/>
    <w:rsid w:val="00FF02FE"/>
    <w:rsid w:val="00FF2903"/>
    <w:rsid w:val="00FF4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E7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8332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328B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link w:val="ConsPlusNormal0"/>
    <w:uiPriority w:val="99"/>
    <w:rsid w:val="00626E7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915695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7E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E02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242A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2A6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42A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42A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85E6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ListParagraph">
    <w:name w:val="List Paragraph"/>
    <w:basedOn w:val="Normal"/>
    <w:uiPriority w:val="99"/>
    <w:qFormat/>
    <w:rsid w:val="00131EE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locked/>
    <w:rsid w:val="000C2013"/>
    <w:rPr>
      <w:rFonts w:cs="Times New Roman"/>
      <w:i/>
      <w:iCs/>
    </w:rPr>
  </w:style>
  <w:style w:type="paragraph" w:customStyle="1" w:styleId="formattext">
    <w:name w:val="formattext"/>
    <w:basedOn w:val="Normal"/>
    <w:uiPriority w:val="99"/>
    <w:rsid w:val="00860A07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EB1069"/>
    <w:rPr>
      <w:rFonts w:ascii="Arial" w:eastAsia="Times New Roman" w:hAnsi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8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244</TotalTime>
  <Pages>2</Pages>
  <Words>255</Words>
  <Characters>1458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Нерух</dc:creator>
  <cp:keywords>о создании коммиссии</cp:keywords>
  <dc:description/>
  <cp:lastModifiedBy>Org4</cp:lastModifiedBy>
  <cp:revision>21</cp:revision>
  <cp:lastPrinted>2019-12-16T05:19:00Z</cp:lastPrinted>
  <dcterms:created xsi:type="dcterms:W3CDTF">2018-12-07T05:17:00Z</dcterms:created>
  <dcterms:modified xsi:type="dcterms:W3CDTF">2019-12-18T04:53:00Z</dcterms:modified>
</cp:coreProperties>
</file>